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72DAEC2B" w:rsidR="00085382" w:rsidRPr="00097491" w:rsidRDefault="0094222F" w:rsidP="00921DA0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Test- og teamlead innen S/4HANA</w:t>
            </w:r>
            <w:r w:rsidR="00C65C68">
              <w:rPr>
                <w:rFonts w:ascii="Myriad Pro" w:hAnsi="Myriad Pro"/>
                <w:b/>
                <w:sz w:val="18"/>
              </w:rPr>
              <w:t xml:space="preserve"> - </w:t>
            </w:r>
            <w:r w:rsidR="00C65C68" w:rsidRPr="00EB60D2">
              <w:rPr>
                <w:rFonts w:ascii="Myriad Pro" w:hAnsi="Myriad Pro"/>
                <w:bCs/>
                <w:sz w:val="18"/>
              </w:rPr>
              <w:t>202602</w:t>
            </w:r>
            <w:r w:rsidRPr="00EB60D2">
              <w:rPr>
                <w:rFonts w:ascii="Myriad Pro" w:hAnsi="Myriad Pro"/>
                <w:bCs/>
                <w:sz w:val="18"/>
              </w:rPr>
              <w:t>9505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E0AB7"/>
    <w:rsid w:val="000E1F7F"/>
    <w:rsid w:val="00135DAA"/>
    <w:rsid w:val="001B1100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96B12"/>
    <w:rsid w:val="002A0B9B"/>
    <w:rsid w:val="002A511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B1700"/>
    <w:rsid w:val="004E560D"/>
    <w:rsid w:val="00535F1F"/>
    <w:rsid w:val="005651AC"/>
    <w:rsid w:val="0056655A"/>
    <w:rsid w:val="00591B77"/>
    <w:rsid w:val="005A7A05"/>
    <w:rsid w:val="005B18C4"/>
    <w:rsid w:val="005F4C5A"/>
    <w:rsid w:val="006139BD"/>
    <w:rsid w:val="006177F2"/>
    <w:rsid w:val="00657B4F"/>
    <w:rsid w:val="00671118"/>
    <w:rsid w:val="00673964"/>
    <w:rsid w:val="00693064"/>
    <w:rsid w:val="006A0036"/>
    <w:rsid w:val="006B44F5"/>
    <w:rsid w:val="006E6968"/>
    <w:rsid w:val="00702F51"/>
    <w:rsid w:val="00705E29"/>
    <w:rsid w:val="0075636E"/>
    <w:rsid w:val="0079148A"/>
    <w:rsid w:val="007949B0"/>
    <w:rsid w:val="007A2106"/>
    <w:rsid w:val="007B04E0"/>
    <w:rsid w:val="007B7F39"/>
    <w:rsid w:val="007C5994"/>
    <w:rsid w:val="007E7A4B"/>
    <w:rsid w:val="008762DF"/>
    <w:rsid w:val="008B32EE"/>
    <w:rsid w:val="008C0576"/>
    <w:rsid w:val="00900DF9"/>
    <w:rsid w:val="00910016"/>
    <w:rsid w:val="00910C16"/>
    <w:rsid w:val="00917CC5"/>
    <w:rsid w:val="00921DA0"/>
    <w:rsid w:val="009220AF"/>
    <w:rsid w:val="009258BD"/>
    <w:rsid w:val="0094222F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A3BAA"/>
    <w:rsid w:val="00AC1144"/>
    <w:rsid w:val="00AF0C6F"/>
    <w:rsid w:val="00B231E7"/>
    <w:rsid w:val="00B43B04"/>
    <w:rsid w:val="00B60BD9"/>
    <w:rsid w:val="00B72960"/>
    <w:rsid w:val="00B73DA9"/>
    <w:rsid w:val="00B86444"/>
    <w:rsid w:val="00B92527"/>
    <w:rsid w:val="00B96186"/>
    <w:rsid w:val="00BB2743"/>
    <w:rsid w:val="00BC0B3C"/>
    <w:rsid w:val="00BC4401"/>
    <w:rsid w:val="00BC4828"/>
    <w:rsid w:val="00BF21E6"/>
    <w:rsid w:val="00C04D07"/>
    <w:rsid w:val="00C1615F"/>
    <w:rsid w:val="00C16E63"/>
    <w:rsid w:val="00C4023B"/>
    <w:rsid w:val="00C408F7"/>
    <w:rsid w:val="00C65C68"/>
    <w:rsid w:val="00C731E0"/>
    <w:rsid w:val="00C739DC"/>
    <w:rsid w:val="00C86423"/>
    <w:rsid w:val="00C87592"/>
    <w:rsid w:val="00CD1B74"/>
    <w:rsid w:val="00CD50E9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92D77"/>
    <w:rsid w:val="00EA169E"/>
    <w:rsid w:val="00EB60D2"/>
    <w:rsid w:val="00ED0DD9"/>
    <w:rsid w:val="00EE25D7"/>
    <w:rsid w:val="00F238FB"/>
    <w:rsid w:val="00F53C5B"/>
    <w:rsid w:val="00F808A7"/>
    <w:rsid w:val="00F81879"/>
    <w:rsid w:val="00F8278F"/>
    <w:rsid w:val="00F92B16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81</TotalTime>
  <Pages>2</Pages>
  <Words>147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Ramic, Armin</cp:lastModifiedBy>
  <cp:revision>103</cp:revision>
  <cp:lastPrinted>2014-03-25T08:31:00Z</cp:lastPrinted>
  <dcterms:created xsi:type="dcterms:W3CDTF">2018-08-07T12:05:00Z</dcterms:created>
  <dcterms:modified xsi:type="dcterms:W3CDTF">2026-08-18T08:41:00Z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